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——清明节墓地鲜花换纸钱项目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清明节墓地鲜花换纸钱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清明节墓地鲜花换纸钱30000元。2025年预计共计花费30000元。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1、清明节墓地鲜花换纸钱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3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清明节墓地鲜花换纸钱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主要工作内容：清明节墓地鲜花换纸钱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项目总投入情况（包括人、财、物等方面）：清明节墓地鲜花换纸钱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组织活动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清明节墓地鲜花换纸钱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A5D4D63"/>
    <w:rsid w:val="0D2A02A6"/>
    <w:rsid w:val="13F73D10"/>
    <w:rsid w:val="18661DA4"/>
    <w:rsid w:val="1C131D7A"/>
    <w:rsid w:val="1F3B0915"/>
    <w:rsid w:val="26D96FCC"/>
    <w:rsid w:val="2F471EE1"/>
    <w:rsid w:val="308113CB"/>
    <w:rsid w:val="34B53ED7"/>
    <w:rsid w:val="42E020D8"/>
    <w:rsid w:val="45047EF5"/>
    <w:rsid w:val="4F815F87"/>
    <w:rsid w:val="54F9326F"/>
    <w:rsid w:val="59467262"/>
    <w:rsid w:val="5F5B450C"/>
    <w:rsid w:val="625005B0"/>
    <w:rsid w:val="651C2939"/>
    <w:rsid w:val="69773E40"/>
    <w:rsid w:val="6D535020"/>
    <w:rsid w:val="751C13E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2024-08-23T01:53:47Z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